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0D" w:rsidRDefault="0035550D" w:rsidP="00146D1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Приложение 1.</w:t>
      </w:r>
    </w:p>
    <w:p w:rsidR="0035550D" w:rsidRDefault="0035550D" w:rsidP="001969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550D" w:rsidRPr="009909A4" w:rsidRDefault="0035550D" w:rsidP="001969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Анкета «Социальные сети»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В каких социальных сетях вы зарегистрированы?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07F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Одноклассники</w:t>
      </w:r>
    </w:p>
    <w:p w:rsidR="0035550D" w:rsidRPr="009909A4" w:rsidRDefault="0035550D" w:rsidP="00107F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Вконтакте</w:t>
      </w:r>
    </w:p>
    <w:p w:rsidR="0035550D" w:rsidRPr="009909A4" w:rsidRDefault="0035550D" w:rsidP="00107F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FaceBook</w:t>
      </w:r>
    </w:p>
    <w:p w:rsidR="0035550D" w:rsidRPr="009909A4" w:rsidRDefault="0035550D" w:rsidP="00107F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Twitter</w:t>
      </w:r>
    </w:p>
    <w:p w:rsidR="0035550D" w:rsidRPr="009909A4" w:rsidRDefault="0035550D" w:rsidP="00107F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Instagram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07F78">
          <w:type w:val="continuous"/>
          <w:pgSz w:w="11906" w:h="16838"/>
          <w:pgMar w:top="426" w:right="424" w:bottom="1134" w:left="567" w:header="708" w:footer="708" w:gutter="0"/>
          <w:cols w:num="3" w:space="708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Какая социальная сеть вам нравится больше?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07F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Одноклассники</w:t>
      </w:r>
    </w:p>
    <w:p w:rsidR="0035550D" w:rsidRPr="009909A4" w:rsidRDefault="0035550D" w:rsidP="00107F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Вконтакте</w:t>
      </w:r>
    </w:p>
    <w:p w:rsidR="0035550D" w:rsidRPr="009909A4" w:rsidRDefault="0035550D" w:rsidP="00107F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FaceBook</w:t>
      </w:r>
    </w:p>
    <w:p w:rsidR="0035550D" w:rsidRPr="009909A4" w:rsidRDefault="0035550D" w:rsidP="00107F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Twitter</w:t>
      </w:r>
    </w:p>
    <w:p w:rsidR="0035550D" w:rsidRPr="009909A4" w:rsidRDefault="0035550D" w:rsidP="00107F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Instagram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07F78">
          <w:type w:val="continuous"/>
          <w:pgSz w:w="11906" w:h="16838"/>
          <w:pgMar w:top="426" w:right="424" w:bottom="1134" w:left="567" w:header="708" w:footer="708" w:gutter="0"/>
          <w:cols w:num="3" w:space="708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Чем она вам нравится?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 xml:space="preserve">Общение </w:t>
      </w: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игры</w:t>
      </w: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 xml:space="preserve">самореализация </w:t>
      </w: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 xml:space="preserve">много интересного </w:t>
      </w: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музыка</w:t>
      </w:r>
    </w:p>
    <w:p w:rsidR="0035550D" w:rsidRPr="009909A4" w:rsidRDefault="0035550D" w:rsidP="00107F7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969C1">
          <w:type w:val="continuous"/>
          <w:pgSz w:w="11906" w:h="16838"/>
          <w:pgMar w:top="426" w:right="424" w:bottom="1134" w:left="567" w:header="708" w:footer="708" w:gutter="0"/>
          <w:cols w:num="3" w:space="144"/>
          <w:docGrid w:linePitch="360"/>
        </w:sectPr>
      </w:pPr>
      <w:r w:rsidRPr="009909A4">
        <w:rPr>
          <w:rFonts w:ascii="Times New Roman" w:hAnsi="Times New Roman" w:cs="Times New Roman"/>
          <w:sz w:val="26"/>
          <w:szCs w:val="26"/>
        </w:rPr>
        <w:t>можно выкладывать фото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Для чего вы там зарегистрировались?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969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Общаться</w:t>
      </w:r>
    </w:p>
    <w:p w:rsidR="0035550D" w:rsidRPr="009909A4" w:rsidRDefault="0035550D" w:rsidP="001969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Найти друзей</w:t>
      </w:r>
    </w:p>
    <w:p w:rsidR="0035550D" w:rsidRPr="009909A4" w:rsidRDefault="0035550D" w:rsidP="001969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Для знакомства</w:t>
      </w:r>
    </w:p>
    <w:p w:rsidR="0035550D" w:rsidRPr="009909A4" w:rsidRDefault="0035550D" w:rsidP="001969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E7055A">
          <w:type w:val="continuous"/>
          <w:pgSz w:w="11906" w:h="16838"/>
          <w:pgMar w:top="426" w:right="424" w:bottom="1134" w:left="567" w:header="708" w:footer="708" w:gutter="0"/>
          <w:cols w:num="4" w:space="13"/>
          <w:docGrid w:linePitch="360"/>
        </w:sectPr>
      </w:pPr>
      <w:r w:rsidRPr="009909A4">
        <w:rPr>
          <w:rFonts w:ascii="Times New Roman" w:hAnsi="Times New Roman" w:cs="Times New Roman"/>
          <w:sz w:val="26"/>
          <w:szCs w:val="26"/>
        </w:rPr>
        <w:t>Просто захотели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Когда вы там зарегистрировались?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969C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Менее года</w:t>
      </w:r>
    </w:p>
    <w:p w:rsidR="0035550D" w:rsidRPr="009909A4" w:rsidRDefault="0035550D" w:rsidP="009F50FE">
      <w:pPr>
        <w:pStyle w:val="ListParagraph"/>
        <w:numPr>
          <w:ilvl w:val="0"/>
          <w:numId w:val="6"/>
        </w:num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Около 2-х лет</w:t>
      </w:r>
    </w:p>
    <w:p w:rsidR="0035550D" w:rsidRPr="009909A4" w:rsidRDefault="0035550D" w:rsidP="009F50FE">
      <w:pPr>
        <w:pStyle w:val="ListParagraph"/>
        <w:numPr>
          <w:ilvl w:val="0"/>
          <w:numId w:val="6"/>
        </w:num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3 и более года</w:t>
      </w:r>
    </w:p>
    <w:p w:rsidR="0035550D" w:rsidRPr="009909A4" w:rsidRDefault="0035550D" w:rsidP="009F50FE">
      <w:pPr>
        <w:pStyle w:val="ListParagraph"/>
        <w:numPr>
          <w:ilvl w:val="0"/>
          <w:numId w:val="6"/>
        </w:num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«Не помню»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969C1">
          <w:type w:val="continuous"/>
          <w:pgSz w:w="11906" w:h="16838"/>
          <w:pgMar w:top="426" w:right="424" w:bottom="1134" w:left="567" w:header="708" w:footer="708" w:gutter="0"/>
          <w:cols w:num="4" w:space="709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Сколько времени в день вы там проводите?</w:t>
      </w:r>
    </w:p>
    <w:p w:rsidR="0035550D" w:rsidRPr="009909A4" w:rsidRDefault="0035550D" w:rsidP="00E7055A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До 1 часу</w:t>
      </w: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2 часа</w:t>
      </w: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3 часа</w:t>
      </w: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5 часов</w:t>
      </w: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Более 5 часов</w:t>
      </w:r>
    </w:p>
    <w:p w:rsidR="0035550D" w:rsidRPr="009909A4" w:rsidRDefault="0035550D" w:rsidP="001969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«По-разному»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969C1">
          <w:type w:val="continuous"/>
          <w:pgSz w:w="11906" w:h="16838"/>
          <w:pgMar w:top="426" w:right="424" w:bottom="1134" w:left="567" w:header="708" w:footer="708" w:gutter="0"/>
          <w:cols w:num="3" w:space="709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Сколько у вас там фотографий и друзей?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До 100 фото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Около 300 фото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 xml:space="preserve">Около 400 фото 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Более 500 фото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Затрудняются ответить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До 100 друзей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около 200 друзей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около 400 друзей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Более 500 друзей</w:t>
      </w:r>
    </w:p>
    <w:p w:rsidR="0035550D" w:rsidRPr="009909A4" w:rsidRDefault="0035550D" w:rsidP="001969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 xml:space="preserve">Затрудняются ответить 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969C1">
          <w:type w:val="continuous"/>
          <w:pgSz w:w="11906" w:h="16838"/>
          <w:pgMar w:top="426" w:right="424" w:bottom="1134" w:left="567" w:header="708" w:footer="708" w:gutter="0"/>
          <w:cols w:num="2" w:space="708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Ваш пол?</w:t>
      </w:r>
    </w:p>
    <w:p w:rsidR="0035550D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E7055A" w:rsidRDefault="0035550D" w:rsidP="00E7055A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E7055A" w:rsidSect="00107F78">
          <w:type w:val="continuous"/>
          <w:pgSz w:w="11906" w:h="16838"/>
          <w:pgMar w:top="426" w:right="424" w:bottom="1134" w:left="567" w:header="708" w:footer="708" w:gutter="0"/>
          <w:cols w:space="708"/>
          <w:docGrid w:linePitch="360"/>
        </w:sectPr>
      </w:pPr>
    </w:p>
    <w:p w:rsidR="0035550D" w:rsidRPr="009909A4" w:rsidRDefault="0035550D" w:rsidP="001969C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Муж.</w:t>
      </w:r>
    </w:p>
    <w:p w:rsidR="0035550D" w:rsidRPr="009909A4" w:rsidRDefault="0035550D" w:rsidP="001969C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>Жен.</w:t>
      </w: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5550D" w:rsidRPr="009909A4" w:rsidSect="001969C1">
          <w:type w:val="continuous"/>
          <w:pgSz w:w="11906" w:h="16838"/>
          <w:pgMar w:top="426" w:right="424" w:bottom="1134" w:left="567" w:header="708" w:footer="708" w:gutter="0"/>
          <w:cols w:num="2" w:space="708"/>
          <w:docGrid w:linePitch="360"/>
        </w:sectPr>
      </w:pPr>
    </w:p>
    <w:p w:rsidR="0035550D" w:rsidRPr="009909A4" w:rsidRDefault="0035550D" w:rsidP="00CD3D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1969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b/>
          <w:bCs/>
          <w:sz w:val="26"/>
          <w:szCs w:val="26"/>
        </w:rPr>
        <w:t>Ваш возраст и класс?</w:t>
      </w:r>
      <w:r w:rsidRPr="009909A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5550D" w:rsidRPr="009909A4" w:rsidRDefault="0035550D" w:rsidP="009F50FE">
      <w:pPr>
        <w:rPr>
          <w:rFonts w:ascii="Times New Roman" w:hAnsi="Times New Roman" w:cs="Times New Roman"/>
          <w:sz w:val="26"/>
          <w:szCs w:val="26"/>
        </w:rPr>
      </w:pPr>
    </w:p>
    <w:p w:rsidR="0035550D" w:rsidRPr="009909A4" w:rsidRDefault="0035550D" w:rsidP="009909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09A4">
        <w:rPr>
          <w:rFonts w:ascii="Times New Roman" w:hAnsi="Times New Roman" w:cs="Times New Roman"/>
          <w:sz w:val="26"/>
          <w:szCs w:val="26"/>
        </w:rPr>
        <w:tab/>
      </w:r>
    </w:p>
    <w:p w:rsidR="0035550D" w:rsidRDefault="0035550D" w:rsidP="009F50FE">
      <w:pPr>
        <w:tabs>
          <w:tab w:val="left" w:pos="1380"/>
        </w:tabs>
        <w:rPr>
          <w:rFonts w:ascii="Times New Roman" w:hAnsi="Times New Roman" w:cs="Times New Roman"/>
          <w:sz w:val="26"/>
          <w:szCs w:val="26"/>
        </w:rPr>
      </w:pPr>
    </w:p>
    <w:p w:rsidR="0035550D" w:rsidRDefault="0035550D" w:rsidP="00146D1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5550D" w:rsidSect="00107F78">
      <w:type w:val="continuous"/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DD3"/>
    <w:multiLevelType w:val="hybridMultilevel"/>
    <w:tmpl w:val="DBF24C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11983"/>
    <w:multiLevelType w:val="hybridMultilevel"/>
    <w:tmpl w:val="E0220F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40D92"/>
    <w:multiLevelType w:val="hybridMultilevel"/>
    <w:tmpl w:val="98C67C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C1C9C"/>
    <w:multiLevelType w:val="hybridMultilevel"/>
    <w:tmpl w:val="E0220F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D6FF4"/>
    <w:multiLevelType w:val="hybridMultilevel"/>
    <w:tmpl w:val="FCA4D9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E734F"/>
    <w:multiLevelType w:val="hybridMultilevel"/>
    <w:tmpl w:val="FCA4D9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293B"/>
    <w:multiLevelType w:val="hybridMultilevel"/>
    <w:tmpl w:val="C8E823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05B63"/>
    <w:multiLevelType w:val="hybridMultilevel"/>
    <w:tmpl w:val="7C9C0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71FDD"/>
    <w:multiLevelType w:val="hybridMultilevel"/>
    <w:tmpl w:val="21400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B4FDF"/>
    <w:multiLevelType w:val="hybridMultilevel"/>
    <w:tmpl w:val="DBF24C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C06A2"/>
    <w:multiLevelType w:val="hybridMultilevel"/>
    <w:tmpl w:val="66C61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8468A"/>
    <w:multiLevelType w:val="hybridMultilevel"/>
    <w:tmpl w:val="66C61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B00A2"/>
    <w:multiLevelType w:val="hybridMultilevel"/>
    <w:tmpl w:val="48987AFC"/>
    <w:lvl w:ilvl="0" w:tplc="B4B06A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D0F07"/>
    <w:multiLevelType w:val="hybridMultilevel"/>
    <w:tmpl w:val="7C9C0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50168"/>
    <w:multiLevelType w:val="hybridMultilevel"/>
    <w:tmpl w:val="98C67C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B16C9"/>
    <w:multiLevelType w:val="hybridMultilevel"/>
    <w:tmpl w:val="C8E823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AF045E"/>
    <w:multiLevelType w:val="hybridMultilevel"/>
    <w:tmpl w:val="4D1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A671B"/>
    <w:multiLevelType w:val="hybridMultilevel"/>
    <w:tmpl w:val="48987AFC"/>
    <w:lvl w:ilvl="0" w:tplc="B4B06A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E71447"/>
    <w:multiLevelType w:val="hybridMultilevel"/>
    <w:tmpl w:val="21400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12"/>
  </w:num>
  <w:num w:numId="11">
    <w:abstractNumId w:val="11"/>
  </w:num>
  <w:num w:numId="12">
    <w:abstractNumId w:val="0"/>
  </w:num>
  <w:num w:numId="13">
    <w:abstractNumId w:val="8"/>
  </w:num>
  <w:num w:numId="14">
    <w:abstractNumId w:val="7"/>
  </w:num>
  <w:num w:numId="15">
    <w:abstractNumId w:val="3"/>
  </w:num>
  <w:num w:numId="16">
    <w:abstractNumId w:val="4"/>
  </w:num>
  <w:num w:numId="17">
    <w:abstractNumId w:val="15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3D"/>
    <w:rsid w:val="00107F78"/>
    <w:rsid w:val="00146D1B"/>
    <w:rsid w:val="001969C1"/>
    <w:rsid w:val="0035550D"/>
    <w:rsid w:val="004A11F2"/>
    <w:rsid w:val="009909A4"/>
    <w:rsid w:val="009F50FE"/>
    <w:rsid w:val="00B34F69"/>
    <w:rsid w:val="00CD3D3D"/>
    <w:rsid w:val="00DB2FDF"/>
    <w:rsid w:val="00E7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FD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7F7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135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Ольга</cp:lastModifiedBy>
  <cp:revision>2</cp:revision>
  <cp:lastPrinted>2017-11-17T08:32:00Z</cp:lastPrinted>
  <dcterms:created xsi:type="dcterms:W3CDTF">2017-11-17T07:38:00Z</dcterms:created>
  <dcterms:modified xsi:type="dcterms:W3CDTF">2017-12-24T17:08:00Z</dcterms:modified>
</cp:coreProperties>
</file>